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3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49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6.56024" w:space="0" w:color="00B04F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5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FA‐2:</w:t>
            </w:r>
            <w:r>
              <w:rPr>
                <w:rFonts w:ascii="Calibri" w:hAnsi="Calibri" w:cs="Calibri" w:eastAsia="Calibri"/>
                <w:sz w:val="30"/>
                <w:szCs w:val="30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6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5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2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90" w:after="0" w:line="240" w:lineRule="auto"/>
              <w:ind w:left="4009" w:right="39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8" w:hRule="exact"/>
        </w:trPr>
        <w:tc>
          <w:tcPr>
            <w:tcW w:w="4920" w:type="dxa"/>
            <w:tcBorders>
              <w:top w:val="single" w:sz="6.56024" w:space="0" w:color="00B04F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6.56024" w:space="0" w:color="00B04F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ggi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formi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eggi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131+500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HI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8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336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328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1,4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0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4" w:after="0" w:line="240" w:lineRule="auto"/>
              <w:ind w:left="272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1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ord)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Boag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332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8,9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15/06/2020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21.40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Pioviggine,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ier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avo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6.599998" w:type="dxa"/>
      </w:tblPr>
      <w:tblGrid/>
      <w:tr>
        <w:trPr>
          <w:trHeight w:val="64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nil" w:sz="6" w:space="0" w:color="auto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6" w:after="0" w:line="240" w:lineRule="auto"/>
              <w:ind w:left="4780" w:right="55" w:firstLine="-4139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64" w:hRule="exact"/>
        </w:trPr>
        <w:tc>
          <w:tcPr>
            <w:tcW w:w="864" w:type="dxa"/>
            <w:gridSpan w:val="2"/>
            <w:tcBorders>
              <w:top w:val="nil" w:sz="6" w:space="0" w:color="auto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26" w:type="dxa"/>
            <w:tcBorders>
              <w:top w:val="nil" w:sz="6" w:space="0" w:color="auto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727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nil" w:sz="6" w:space="0" w:color="auto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46" w:type="dxa"/>
            <w:tcBorders>
              <w:top w:val="nil" w:sz="6" w:space="0" w:color="auto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3" w:after="0" w:line="243" w:lineRule="auto"/>
              <w:ind w:left="321" w:right="240" w:firstLine="166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699" w:type="dxa"/>
            <w:tcBorders>
              <w:top w:val="nil" w:sz="6" w:space="0" w:color="auto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3" w:after="0" w:line="243" w:lineRule="auto"/>
              <w:ind w:left="154" w:right="81" w:firstLine="238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48" w:type="dxa"/>
            <w:tcBorders>
              <w:top w:val="nil" w:sz="6" w:space="0" w:color="auto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13" w:after="0" w:line="243" w:lineRule="auto"/>
              <w:ind w:left="577" w:right="314" w:firstLine="-17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8.96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Otus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scops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656" w:right="6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716" w:right="6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8.96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762" w:right="7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8.96008" w:space="0" w:color="000000"/>
              <w:bottom w:val="single" w:sz="8.96016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3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6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580" w:type="dxa"/>
            <w:tcBorders>
              <w:top w:val="single" w:sz="8.960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pgMar w:header="719" w:top="2540" w:bottom="280" w:left="900" w:right="860"/>
          <w:headerReference w:type="default" r:id="rId5"/>
          <w:type w:val="continuous"/>
          <w:pgSz w:w="11920" w:h="16840"/>
        </w:sectPr>
      </w:pPr>
      <w:rPr/>
    </w:p>
    <w:p>
      <w:pPr>
        <w:spacing w:before="4" w:after="0" w:line="190" w:lineRule="exact"/>
        <w:jc w:val="left"/>
        <w:rPr>
          <w:sz w:val="19"/>
          <w:szCs w:val="19"/>
        </w:rPr>
      </w:pPr>
      <w:rPr/>
      <w:r>
        <w:rPr/>
        <w:pict>
          <v:group style="position:absolute;margin-left:55.089996pt;margin-top:480.910004pt;width:483.69999pt;height:49.53998pt;mso-position-horizontal-relative:page;mso-position-vertical-relative:page;z-index:-505" coordorigin="1102,9618" coordsize="9674,991">
            <v:group style="position:absolute;left:1117;top:9631;width:9629;height:427" coordorigin="1117,9631" coordsize="9629,427">
              <v:shape style="position:absolute;left:1117;top:9631;width:9629;height:427" coordorigin="1117,9631" coordsize="9629,427" path="m1117,10058l10746,10058,10746,9631,1117,9631,1117,10058e" filled="t" fillcolor="#00B04F" stroked="f">
                <v:path arrowok="t"/>
                <v:fill/>
              </v:shape>
            </v:group>
            <v:group style="position:absolute;left:1108;top:9626;width:9648;height:2" coordorigin="1108,9626" coordsize="9648,2">
              <v:shape style="position:absolute;left:1108;top:9626;width:9648;height:2" coordorigin="1108,9626" coordsize="9648,0" path="m1108,9626l10756,9626e" filled="f" stroked="t" strokeweight=".58001pt" strokecolor="#000000">
                <v:path arrowok="t"/>
              </v:shape>
            </v:group>
            <v:group style="position:absolute;left:1112;top:9631;width:2;height:965" coordorigin="1112,9631" coordsize="2,965">
              <v:shape style="position:absolute;left:1112;top:9631;width:2;height:965" coordorigin="1112,9631" coordsize="0,965" path="m1112,9631l1112,10596e" filled="f" stroked="t" strokeweight=".58001pt" strokecolor="#000000">
                <v:path arrowok="t"/>
              </v:shape>
            </v:group>
            <v:group style="position:absolute;left:10758;top:9631;width:2;height:965" coordorigin="10758,9631" coordsize="2,965">
              <v:shape style="position:absolute;left:10758;top:9631;width:2;height:965" coordorigin="10758,9631" coordsize="0,965" path="m10758,9631l10758,10596e" filled="f" stroked="t" strokeweight="1.299980pt" strokecolor="#000000">
                <v:path arrowok="t"/>
              </v:shape>
            </v:group>
            <v:group style="position:absolute;left:1108;top:10063;width:9662;height:2" coordorigin="1108,10063" coordsize="9662,2">
              <v:shape style="position:absolute;left:1108;top:10063;width:9662;height:2" coordorigin="1108,10063" coordsize="9662,0" path="m1108,10063l10770,10063e" filled="f" stroked="t" strokeweight=".58001pt" strokecolor="#000000">
                <v:path arrowok="t"/>
              </v:shape>
            </v:group>
            <v:group style="position:absolute;left:1108;top:10591;width:9662;height:2" coordorigin="1108,10591" coordsize="9662,2">
              <v:shape style="position:absolute;left:1108;top:10591;width:9662;height:2" coordorigin="1108,10591" coordsize="9662,0" path="m1108,10591l10770,10591e" filled="f" stroked="t" strokeweight=".58001pt" strokecolor="#000000">
                <v:path arrowok="t"/>
              </v:shape>
            </v:group>
            <w10:wrap type="none"/>
          </v:group>
        </w:pict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602" w:hRule="exact"/>
        </w:trPr>
        <w:tc>
          <w:tcPr>
            <w:tcW w:w="9653" w:type="dxa"/>
            <w:gridSpan w:val="3"/>
            <w:tcBorders>
              <w:top w:val="single" w:sz="4.64032" w:space="0" w:color="000000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12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7" w:hRule="exact"/>
        </w:trPr>
        <w:tc>
          <w:tcPr>
            <w:tcW w:w="2413" w:type="dxa"/>
            <w:tcBorders>
              <w:top w:val="nil" w:sz="6" w:space="0" w:color="auto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871" w:right="8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nil" w:sz="6" w:space="0" w:color="auto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9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4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10" w:type="dxa"/>
            <w:tcBorders>
              <w:top w:val="nil" w:sz="6" w:space="0" w:color="auto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413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40" w:lineRule="auto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Otus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scops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2354" w:right="23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71" w:right="10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276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–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ud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7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1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(Sud)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Boag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163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274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324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1,0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15/06/2020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22.25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Pioviggine,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7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ier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3" w:hRule="exact"/>
        </w:trPr>
        <w:tc>
          <w:tcPr>
            <w:tcW w:w="4920" w:type="dxa"/>
            <w:tcBorders>
              <w:top w:val="single" w:sz="8.96016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avo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0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64" w:lineRule="exact"/>
        <w:ind w:left="289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COM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G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16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‐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‐F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1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–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0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2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1"/>
        </w:rPr>
        <w:t>(</w:t>
      </w:r>
      <w:r>
        <w:rPr>
          <w:rFonts w:ascii="Calibri" w:hAnsi="Calibri" w:cs="Calibri" w:eastAsia="Calibri"/>
          <w:sz w:val="22"/>
          <w:szCs w:val="22"/>
          <w:spacing w:val="3"/>
          <w:w w:val="101"/>
        </w:rPr>
        <w:t>S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ud</w:t>
      </w:r>
      <w:r>
        <w:rPr>
          <w:rFonts w:ascii="Calibri" w:hAnsi="Calibri" w:cs="Calibri" w:eastAsia="Calibri"/>
          <w:sz w:val="22"/>
          <w:szCs w:val="22"/>
          <w:spacing w:val="0"/>
          <w:w w:val="101"/>
        </w:rPr>
        <w:t>)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15" w:after="0" w:line="240" w:lineRule="auto"/>
        <w:ind w:left="3782" w:right="4774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2"/>
          <w:w w:val="100"/>
        </w:rPr>
        <w:t>Ness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7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1"/>
        </w:rPr>
        <w:t>a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pgMar w:header="719" w:footer="0" w:top="2540" w:bottom="280" w:left="900" w:right="86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18pt;height:92.26pt;mso-position-horizontal-relative:page;mso-position-vertical-relative:page;z-index:-505" coordorigin="1002,719" coordsize="9924,1845">
          <v:group style="position:absolute;left:1008;top:725;width:9912;height:2" coordorigin="1008,725" coordsize="9912,2">
            <v:shape style="position:absolute;left:1008;top:725;width:9912;height:2" coordorigin="1008,725" coordsize="9912,0" path="m1008,725l10920,725e" filled="f" stroked="t" strokeweight=".580pt" strokecolor="#000000">
              <v:path arrowok="t"/>
            </v:shape>
          </v:group>
          <v:group style="position:absolute;left:1013;top:730;width:2;height:1824" coordorigin="1013,730" coordsize="2,1824">
            <v:shape style="position:absolute;left:1013;top:730;width:2;height:1824" coordorigin="1013,730" coordsize="0,1824" path="m1013,730l1013,2554e" filled="f" stroked="t" strokeweight=".580pt" strokecolor="#000000">
              <v:path arrowok="t"/>
            </v:shape>
          </v:group>
          <v:group style="position:absolute;left:6230;top:730;width:2;height:1114" coordorigin="6230,730" coordsize="2,1114">
            <v:shape style="position:absolute;left:6230;top:730;width:2;height:1114" coordorigin="6230,730" coordsize="0,1114" path="m6230,730l6230,1843e" filled="f" stroked="t" strokeweight=".580pt" strokecolor="#000000">
              <v:path arrowok="t"/>
            </v:shape>
          </v:group>
          <v:group style="position:absolute;left:10915;top:730;width:2;height:1824" coordorigin="10915,730" coordsize="2,1824">
            <v:shape style="position:absolute;left:10915;top:730;width:2;height:1824" coordorigin="10915,730" coordsize="0,1824" path="m10915,730l10915,2554e" filled="f" stroked="t" strokeweight=".580pt" strokecolor="#000000">
              <v:path arrowok="t"/>
            </v:shape>
          </v:group>
          <v:group style="position:absolute;left:1008;top:1848;width:9912;height:2" coordorigin="1008,1848" coordsize="9912,2">
            <v:shape style="position:absolute;left:1008;top:1848;width:9912;height:2" coordorigin="1008,1848" coordsize="9912,0" path="m1008,1848l10920,1848e" filled="f" stroked="t" strokeweight=".580pt" strokecolor="#000000">
              <v:path arrowok="t"/>
            </v:shape>
          </v:group>
          <v:group style="position:absolute;left:1008;top:2558;width:9912;height:2" coordorigin="1008,2558" coordsize="9912,2">
            <v:shape style="position:absolute;left:1008;top:2558;width:9912;height:2" coordorigin="1008,2558" coordsize="9912,0" path="m1008,2558l10920,2558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16pt;margin-top:51.119999pt;width:113.621pt;height:32.4pt;mso-position-horizontal-relative:page;mso-position-vertical-relative:page;z-index:-504" type="#_x0000_t75">
          <v:imagedata r:id="rId1" o:title=""/>
        </v:shape>
      </w:pict>
    </w:r>
    <w:r>
      <w:rPr/>
      <w:pict>
        <v:shape style="position:absolute;margin-left:316.799988pt;margin-top:59.040001pt;width:93.266pt;height:24.72pt;mso-position-horizontal-relative:page;mso-position-vertical-relative:page;z-index:-503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16pt;margin-top:38.271549pt;width:120.886683pt;height:12.98pt;mso-position-horizontal-relative:page;mso-position-vertical-relative:page;z-index:-502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3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3"/>
                    <w:w w:val="100"/>
                  </w:rPr>
                  <w:t>RA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4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4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799591pt;margin-top:38.271549pt;width:107.481849pt;height:12.98pt;mso-position-horizontal-relative:page;mso-position-vertical-relative:page;z-index:-501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7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S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4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3"/>
                    <w:w w:val="100"/>
                  </w:rPr>
                  <w:t>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3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I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900002pt;margin-top:95.554703pt;width:459.613447pt;height:32.72pt;mso-position-horizontal-relative:page;mso-position-vertical-relative:page;z-index:-500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5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8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5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VE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8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7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5" w:lineRule="exact"/>
                  <w:ind w:left="388" w:right="37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RO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TT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4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97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5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2021-02-15T12:12:09Z</dcterms:created>
  <dcterms:modified xsi:type="dcterms:W3CDTF">2021-02-15T12:12:09Z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